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70760" w14:textId="77777777" w:rsidR="00FD59AA" w:rsidRDefault="00FD59AA" w:rsidP="00FD59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RACHELL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1F92C671" w14:textId="77777777" w:rsidR="00FD59AA" w:rsidRDefault="00FD59AA" w:rsidP="00FD59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Cutler.</w:t>
      </w:r>
    </w:p>
    <w:p w14:paraId="5CD3AB59" w14:textId="77777777" w:rsidR="00FD59AA" w:rsidRDefault="00FD59AA" w:rsidP="00FD59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616E6B" w14:textId="77777777" w:rsidR="00FD59AA" w:rsidRDefault="00FD59AA" w:rsidP="00FD59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D5C6BB" w14:textId="77777777" w:rsidR="00FD59AA" w:rsidRDefault="00FD59AA" w:rsidP="00FD59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 xml:space="preserve">He took on an apprentice,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Amorton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7F35AED3" w14:textId="77777777" w:rsidR="00FD59AA" w:rsidRDefault="00FD59AA" w:rsidP="00FD59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4980CC03" w14:textId="77777777" w:rsidR="00FD59AA" w:rsidRDefault="00FD59AA" w:rsidP="00FD59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1F7690" w14:textId="77777777" w:rsidR="00FD59AA" w:rsidRDefault="00FD59AA" w:rsidP="00FD59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146C98" w14:textId="77777777" w:rsidR="00FD59AA" w:rsidRDefault="00FD59AA" w:rsidP="00FD59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April 2022</w:t>
      </w:r>
    </w:p>
    <w:p w14:paraId="5096C2E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C4D36" w14:textId="77777777" w:rsidR="00FD59AA" w:rsidRDefault="00FD59AA" w:rsidP="009139A6">
      <w:r>
        <w:separator/>
      </w:r>
    </w:p>
  </w:endnote>
  <w:endnote w:type="continuationSeparator" w:id="0">
    <w:p w14:paraId="73BCB64C" w14:textId="77777777" w:rsidR="00FD59AA" w:rsidRDefault="00FD59A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4C8D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76A0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4D99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F8DE1" w14:textId="77777777" w:rsidR="00FD59AA" w:rsidRDefault="00FD59AA" w:rsidP="009139A6">
      <w:r>
        <w:separator/>
      </w:r>
    </w:p>
  </w:footnote>
  <w:footnote w:type="continuationSeparator" w:id="0">
    <w:p w14:paraId="691E37F0" w14:textId="77777777" w:rsidR="00FD59AA" w:rsidRDefault="00FD59A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6EF0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08E1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76B4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9A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D5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DAA1DC"/>
  <w15:chartTrackingRefBased/>
  <w15:docId w15:val="{3F1E4064-1AF0-4BC3-9B36-3CAF32153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2022-05-04T20:43:00Z</dcterms:created>
  <dcterms:modified xsi:type="dcterms:W3CDTF">2022-05-04T20:44:00Z</dcterms:modified>
</cp:coreProperties>
</file>